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C417A" w14:textId="77777777" w:rsidR="00C8068B" w:rsidRDefault="00C8068B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11F9ECD8" w:rsidR="00894B47" w:rsidRDefault="00A1243E" w:rsidP="71CE0F18">
      <w:pPr>
        <w:tabs>
          <w:tab w:val="left" w:pos="993"/>
          <w:tab w:val="left" w:pos="1134"/>
        </w:tabs>
        <w:rPr>
          <w:rFonts w:eastAsia="Arial" w:cs="Arial"/>
        </w:rPr>
      </w:pPr>
      <w:r w:rsidRPr="71CE0F18">
        <w:rPr>
          <w:rFonts w:cs="Arial"/>
        </w:rPr>
        <w:t xml:space="preserve">Številka: </w:t>
      </w:r>
      <w:r w:rsidR="29BC6539" w:rsidRPr="71CE0F18">
        <w:rPr>
          <w:rFonts w:eastAsia="Arial" w:cs="Arial"/>
          <w:color w:val="000000" w:themeColor="text1"/>
        </w:rPr>
        <w:t>107.2025-BJ</w:t>
      </w:r>
    </w:p>
    <w:p w14:paraId="45AC0B91" w14:textId="77777777" w:rsidR="00925D02" w:rsidRDefault="00925D02" w:rsidP="00894B47">
      <w:pPr>
        <w:tabs>
          <w:tab w:val="left" w:pos="993"/>
          <w:tab w:val="left" w:pos="1134"/>
        </w:tabs>
        <w:rPr>
          <w:rFonts w:cs="Arial"/>
          <w:i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314473D0" w14:textId="261CFE5C" w:rsidR="001D2599" w:rsidRDefault="001D2599" w:rsidP="001D2599">
      <w:pPr>
        <w:jc w:val="both"/>
        <w:rPr>
          <w:rFonts w:cs="Arial"/>
        </w:rPr>
      </w:pPr>
      <w:r w:rsidRPr="7876C650">
        <w:rPr>
          <w:rFonts w:cs="Arial"/>
        </w:rPr>
        <w:t>V __</w:t>
      </w:r>
      <w:r>
        <w:tab/>
      </w:r>
      <w:r>
        <w:tab/>
      </w:r>
      <w:r>
        <w:tab/>
      </w:r>
      <w:r w:rsidRPr="7876C650">
        <w:rPr>
          <w:rFonts w:cs="Arial"/>
        </w:rPr>
        <w:t xml:space="preserve">, dne </w:t>
      </w:r>
      <w:r>
        <w:tab/>
      </w:r>
      <w:r>
        <w:tab/>
      </w:r>
      <w:r w:rsidRPr="7876C650">
        <w:rPr>
          <w:rFonts w:cs="Arial"/>
          <w:u w:val="single"/>
        </w:rPr>
        <w:t>____</w:t>
      </w:r>
    </w:p>
    <w:p w14:paraId="2A1BB241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3922A3B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96AB8E8" w14:textId="77777777" w:rsidR="001D2599" w:rsidRPr="007838D2" w:rsidRDefault="001D2599" w:rsidP="001D2599">
      <w:pPr>
        <w:rPr>
          <w:rFonts w:cs="Arial"/>
        </w:rPr>
      </w:pPr>
    </w:p>
    <w:p w14:paraId="0D5C9089" w14:textId="77777777" w:rsidR="001D2599" w:rsidRDefault="001D2599" w:rsidP="001D2599">
      <w:pPr>
        <w:jc w:val="both"/>
        <w:rPr>
          <w:rFonts w:cs="Arial"/>
        </w:rPr>
      </w:pPr>
    </w:p>
    <w:p w14:paraId="2E445AD9" w14:textId="570C4915" w:rsidR="001D2599" w:rsidRDefault="001D2599" w:rsidP="001D2599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0F5E0403" w14:textId="77777777" w:rsidR="001D2599" w:rsidRPr="00857AE0" w:rsidRDefault="001D2599" w:rsidP="001D2599">
      <w:pPr>
        <w:pStyle w:val="Odstavekseznama"/>
        <w:numPr>
          <w:ilvl w:val="0"/>
          <w:numId w:val="9"/>
        </w:numPr>
        <w:spacing w:line="240" w:lineRule="auto"/>
        <w:ind w:left="357" w:hanging="357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ponudbe, ipd., bo </w:t>
      </w:r>
      <w:r>
        <w:rPr>
          <w:rFonts w:ascii="Arial" w:hAnsi="Arial" w:cs="Arial"/>
        </w:rPr>
        <w:t xml:space="preserve">potekala preko sistema e-JN. V primeru nedelovanja sistema e-JN pa lahko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24CC9E04" w14:textId="77777777" w:rsidR="001D2599" w:rsidRDefault="001D2599" w:rsidP="001D2599">
      <w:pPr>
        <w:rPr>
          <w:rFonts w:cs="Arial"/>
          <w:i/>
        </w:rPr>
      </w:pPr>
    </w:p>
    <w:p w14:paraId="33B4E470" w14:textId="77777777" w:rsidR="001D2599" w:rsidRDefault="001D2599" w:rsidP="001D2599">
      <w:pPr>
        <w:jc w:val="both"/>
        <w:rPr>
          <w:rFonts w:cs="Arial"/>
          <w:i/>
        </w:rPr>
      </w:pPr>
    </w:p>
    <w:p w14:paraId="12B1BC30" w14:textId="7707E7D8" w:rsidR="00AF7809" w:rsidRPr="00482AE9" w:rsidRDefault="001D2599" w:rsidP="00AB6CFC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</w:t>
      </w:r>
      <w:r>
        <w:rPr>
          <w:rFonts w:cs="Arial"/>
          <w:i/>
        </w:rPr>
        <w:t>izpolnijo vsa</w:t>
      </w:r>
      <w:r w:rsidRPr="00482AE9">
        <w:rPr>
          <w:rFonts w:cs="Arial"/>
          <w:i/>
        </w:rPr>
        <w:t xml:space="preserve"> sodelujoča podjetja, zato se ga razmnoži. Ta obrazec je sestavni del in priloga ponudbe.</w:t>
      </w:r>
    </w:p>
    <w:sectPr w:rsidR="00AF7809" w:rsidRPr="00482AE9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91C1A" w14:textId="77777777" w:rsidR="00F3091F" w:rsidRDefault="00F3091F">
      <w:r>
        <w:separator/>
      </w:r>
    </w:p>
  </w:endnote>
  <w:endnote w:type="continuationSeparator" w:id="0">
    <w:p w14:paraId="3350F68C" w14:textId="77777777" w:rsidR="00F3091F" w:rsidRDefault="00F30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D052" w14:textId="76BFAEE1" w:rsidR="00370866" w:rsidRPr="00001218" w:rsidRDefault="00370866" w:rsidP="71CE0F18">
    <w:pPr>
      <w:pStyle w:val="Noga"/>
      <w:pBdr>
        <w:top w:val="single" w:sz="4" w:space="1" w:color="auto"/>
      </w:pBdr>
      <w:jc w:val="right"/>
      <w:rPr>
        <w:rFonts w:cs="Arial"/>
        <w:sz w:val="20"/>
        <w:szCs w:val="20"/>
      </w:rPr>
    </w:pPr>
    <w:r w:rsidRPr="71CE0F18">
      <w:rPr>
        <w:rStyle w:val="tevilkastrani"/>
        <w:noProof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71CE0F18">
      <w:rPr>
        <w:rStyle w:val="tevilkastrani"/>
        <w:sz w:val="20"/>
        <w:szCs w:val="20"/>
      </w:rPr>
      <w:fldChar w:fldCharType="separate"/>
    </w:r>
    <w:r w:rsidR="71CE0F18">
      <w:rPr>
        <w:rStyle w:val="tevilkastrani"/>
        <w:noProof/>
        <w:sz w:val="20"/>
        <w:szCs w:val="20"/>
      </w:rPr>
      <w:t>2</w:t>
    </w:r>
    <w:r w:rsidRPr="71CE0F18">
      <w:rPr>
        <w:rStyle w:val="tevilkastrani"/>
        <w:noProof/>
        <w:sz w:val="20"/>
        <w:szCs w:val="20"/>
      </w:rPr>
      <w:fldChar w:fldCharType="end"/>
    </w:r>
    <w:r w:rsidR="71CE0F18" w:rsidRPr="00001218">
      <w:rPr>
        <w:rStyle w:val="tevilkastrani"/>
        <w:sz w:val="20"/>
        <w:szCs w:val="20"/>
      </w:rPr>
      <w:t xml:space="preserve"> / </w:t>
    </w:r>
    <w:r w:rsidRPr="71CE0F18">
      <w:rPr>
        <w:rStyle w:val="tevilkastrani"/>
        <w:noProof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71CE0F18">
      <w:rPr>
        <w:rStyle w:val="tevilkastrani"/>
        <w:sz w:val="20"/>
        <w:szCs w:val="20"/>
      </w:rPr>
      <w:fldChar w:fldCharType="separate"/>
    </w:r>
    <w:r w:rsidR="71CE0F18">
      <w:rPr>
        <w:rStyle w:val="tevilkastrani"/>
        <w:noProof/>
        <w:sz w:val="20"/>
        <w:szCs w:val="20"/>
      </w:rPr>
      <w:t>2</w:t>
    </w:r>
    <w:r w:rsidRPr="71CE0F18">
      <w:rPr>
        <w:rStyle w:val="tevilkastrani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7876C650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03649ED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3523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3523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3330CAC7" w:rsidR="00370866" w:rsidRPr="00FC6CF0" w:rsidRDefault="7876C650" w:rsidP="7876C650">
    <w:r>
      <w:rPr>
        <w:noProof/>
      </w:rPr>
      <w:drawing>
        <wp:inline distT="0" distB="0" distL="0" distR="0" wp14:anchorId="02873394" wp14:editId="3415266D">
          <wp:extent cx="5753100" cy="457200"/>
          <wp:effectExtent l="0" t="0" r="0" b="0"/>
          <wp:docPr id="531683858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168385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D53E4" w14:textId="77777777" w:rsidR="00F3091F" w:rsidRDefault="00F3091F">
      <w:r>
        <w:separator/>
      </w:r>
    </w:p>
  </w:footnote>
  <w:footnote w:type="continuationSeparator" w:id="0">
    <w:p w14:paraId="37C31C2D" w14:textId="77777777" w:rsidR="00F3091F" w:rsidRDefault="00F30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1CE0F18" w14:paraId="70CAFB65" w14:textId="77777777" w:rsidTr="71CE0F18">
      <w:trPr>
        <w:trHeight w:val="300"/>
      </w:trPr>
      <w:tc>
        <w:tcPr>
          <w:tcW w:w="3020" w:type="dxa"/>
        </w:tcPr>
        <w:p w14:paraId="6E789E53" w14:textId="7C6E2BC5" w:rsidR="71CE0F18" w:rsidRDefault="71CE0F18" w:rsidP="71CE0F18">
          <w:pPr>
            <w:pStyle w:val="Glava"/>
            <w:ind w:left="-115"/>
          </w:pPr>
        </w:p>
      </w:tc>
      <w:tc>
        <w:tcPr>
          <w:tcW w:w="3020" w:type="dxa"/>
        </w:tcPr>
        <w:p w14:paraId="478A0BD8" w14:textId="48B9A4BE" w:rsidR="71CE0F18" w:rsidRDefault="71CE0F18" w:rsidP="71CE0F18">
          <w:pPr>
            <w:pStyle w:val="Glava"/>
            <w:jc w:val="center"/>
          </w:pPr>
        </w:p>
      </w:tc>
      <w:tc>
        <w:tcPr>
          <w:tcW w:w="3020" w:type="dxa"/>
        </w:tcPr>
        <w:p w14:paraId="54AD614A" w14:textId="5B116A6E" w:rsidR="71CE0F18" w:rsidRDefault="71CE0F18" w:rsidP="71CE0F18">
          <w:pPr>
            <w:pStyle w:val="Glava"/>
            <w:ind w:right="-115"/>
            <w:jc w:val="right"/>
          </w:pPr>
        </w:p>
      </w:tc>
    </w:tr>
  </w:tbl>
  <w:p w14:paraId="2F004F73" w14:textId="69B56216" w:rsidR="71CE0F18" w:rsidRDefault="71CE0F18" w:rsidP="71CE0F1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930FD" w14:textId="53379771" w:rsidR="001D2599" w:rsidRDefault="7876C650">
    <w:r>
      <w:rPr>
        <w:noProof/>
      </w:rPr>
      <w:drawing>
        <wp:inline distT="0" distB="0" distL="0" distR="0" wp14:anchorId="6A8F6C66" wp14:editId="2F1555AD">
          <wp:extent cx="5753100" cy="704850"/>
          <wp:effectExtent l="0" t="0" r="0" b="0"/>
          <wp:docPr id="659270870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927087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C5284D9" w14:textId="7D953E4A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010F46BD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35F4ED49" w:rsidR="00C0552D" w:rsidRPr="00BF26B9" w:rsidRDefault="002232A5" w:rsidP="001D2599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</w:t>
          </w:r>
          <w:r w:rsidR="001D2599">
            <w:rPr>
              <w:rFonts w:cs="Arial"/>
              <w:sz w:val="16"/>
              <w:szCs w:val="16"/>
            </w:rPr>
            <w:t>6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25290677">
    <w:abstractNumId w:val="3"/>
  </w:num>
  <w:num w:numId="2" w16cid:durableId="1492065236">
    <w:abstractNumId w:val="6"/>
  </w:num>
  <w:num w:numId="3" w16cid:durableId="1746226317">
    <w:abstractNumId w:val="7"/>
  </w:num>
  <w:num w:numId="4" w16cid:durableId="1974166544">
    <w:abstractNumId w:val="2"/>
  </w:num>
  <w:num w:numId="5" w16cid:durableId="1255440060">
    <w:abstractNumId w:val="1"/>
  </w:num>
  <w:num w:numId="6" w16cid:durableId="2112553500">
    <w:abstractNumId w:val="0"/>
  </w:num>
  <w:num w:numId="7" w16cid:durableId="2030180695">
    <w:abstractNumId w:val="4"/>
  </w:num>
  <w:num w:numId="8" w16cid:durableId="1774981784">
    <w:abstractNumId w:val="8"/>
  </w:num>
  <w:num w:numId="9" w16cid:durableId="14602952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4953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2599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23E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0339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C6D03"/>
    <w:rsid w:val="006D1619"/>
    <w:rsid w:val="006D36C5"/>
    <w:rsid w:val="006D3C4E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25D02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2E19"/>
    <w:rsid w:val="00A94432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4423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068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28C5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6E64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3091F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  <w:rsid w:val="29BC6539"/>
    <w:rsid w:val="71CE0F18"/>
    <w:rsid w:val="7876C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62F8915FC2C40BB5B4C695DF49057" ma:contentTypeVersion="14" ma:contentTypeDescription="Ustvari nov dokument." ma:contentTypeScope="" ma:versionID="9a4b2e5dae6fffa56698591a00b39eb1">
  <xsd:schema xmlns:xsd="http://www.w3.org/2001/XMLSchema" xmlns:xs="http://www.w3.org/2001/XMLSchema" xmlns:p="http://schemas.microsoft.com/office/2006/metadata/properties" xmlns:ns2="fcbd37d5-5860-48a5-94c2-8037b1bcf895" xmlns:ns3="a1b9c269-1152-4446-a0e2-0088399c404e" targetNamespace="http://schemas.microsoft.com/office/2006/metadata/properties" ma:root="true" ma:fieldsID="c24c48af97b84ddd611086ec645568a3" ns2:_="" ns3:_="">
    <xsd:import namespace="fcbd37d5-5860-48a5-94c2-8037b1bcf895"/>
    <xsd:import namespace="a1b9c269-1152-4446-a0e2-0088399c4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d37d5-5860-48a5-94c2-8037b1bcf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9c269-1152-4446-a0e2-0088399c40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67ad997-3ba4-46ef-bc8a-e411132594fa}" ma:internalName="TaxCatchAll" ma:showField="CatchAllData" ma:web="a1b9c269-1152-4446-a0e2-0088399c40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1b9c269-1152-4446-a0e2-0088399c404e">
      <UserInfo>
        <DisplayName/>
        <AccountId xsi:nil="true"/>
        <AccountType/>
      </UserInfo>
    </SharedWithUsers>
    <TaxCatchAll xmlns="a1b9c269-1152-4446-a0e2-0088399c404e" xsi:nil="true"/>
    <lcf76f155ced4ddcb4097134ff3c332f xmlns="fcbd37d5-5860-48a5-94c2-8037b1bcf89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898D81-9068-4FDE-B077-25D9D53F34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E846F9-4856-473A-8D9D-B82E80926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bd37d5-5860-48a5-94c2-8037b1bcf895"/>
    <ds:schemaRef ds:uri="a1b9c269-1152-4446-a0e2-0088399c4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5D951A-2FF7-4AC9-A0C7-71C34324EDDB}">
  <ds:schemaRefs>
    <ds:schemaRef ds:uri="http://schemas.microsoft.com/office/2006/metadata/properties"/>
    <ds:schemaRef ds:uri="http://schemas.microsoft.com/office/infopath/2007/PartnerControls"/>
    <ds:schemaRef ds:uri="4d8b7122-eb47-4798-8ac7-38fcf8bf2d53"/>
    <ds:schemaRef ds:uri="a1b9c269-1152-4446-a0e2-0088399c404e"/>
    <ds:schemaRef ds:uri="fcbd37d5-5860-48a5-94c2-8037b1bcf8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126</Words>
  <Characters>834</Characters>
  <Application>Microsoft Office Word</Application>
  <DocSecurity>0</DocSecurity>
  <Lines>75</Lines>
  <Paragraphs>36</Paragraphs>
  <ScaleCrop>false</ScaleCrop>
  <Company>ZRSBR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Jasmina Poličnik</cp:lastModifiedBy>
  <cp:revision>8</cp:revision>
  <cp:lastPrinted>2016-06-20T06:28:00Z</cp:lastPrinted>
  <dcterms:created xsi:type="dcterms:W3CDTF">2024-05-04T08:40:00Z</dcterms:created>
  <dcterms:modified xsi:type="dcterms:W3CDTF">2025-04-10T13:28:00Z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0x010100E5A62F8915FC2C40BB5B4C695DF49057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